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64A93C81" w:rsidR="0026113B" w:rsidRPr="00F26555" w:rsidRDefault="004E6115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Straw</w:t>
            </w:r>
            <w:bookmarkStart w:id="0" w:name="_GoBack"/>
            <w:bookmarkEnd w:id="0"/>
            <w:r w:rsidR="009100D9">
              <w:rPr>
                <w:color w:val="000000" w:themeColor="text1"/>
                <w:sz w:val="56"/>
                <w:szCs w:val="56"/>
              </w:rPr>
              <w:t xml:space="preserve"> Rocket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191CEAD7" w:rsidR="00384A08" w:rsidRPr="00DB0013" w:rsidRDefault="00F744C3" w:rsidP="00F744C3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 - 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1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611758AE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2" w:name="_Toc261004494"/>
            <w:r w:rsidRPr="00732437">
              <w:t>Project Goal</w:t>
            </w:r>
          </w:p>
          <w:p w14:paraId="4F655DB1" w14:textId="0174B1DF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F744C3">
              <w:rPr>
                <w:rFonts w:ascii="Arial" w:hAnsi="Arial"/>
              </w:rPr>
              <w:t>design</w:t>
            </w:r>
            <w:r w:rsidR="009100D9">
              <w:rPr>
                <w:rFonts w:ascii="Arial" w:hAnsi="Arial"/>
              </w:rPr>
              <w:t xml:space="preserve"> and build small rockets that are launched </w:t>
            </w:r>
            <w:r w:rsidR="009828E7">
              <w:rPr>
                <w:rFonts w:ascii="Arial" w:hAnsi="Arial"/>
              </w:rPr>
              <w:t xml:space="preserve">at least 20 feet </w:t>
            </w:r>
            <w:r w:rsidR="009100D9">
              <w:rPr>
                <w:rFonts w:ascii="Arial" w:hAnsi="Arial"/>
              </w:rPr>
              <w:t>from a simple slingshot</w:t>
            </w:r>
            <w:r w:rsidR="009828E7">
              <w:rPr>
                <w:rFonts w:ascii="Arial" w:hAnsi="Arial"/>
              </w:rPr>
              <w:t>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62CA809D" w14:textId="539B2AF2" w:rsidR="00732437" w:rsidRDefault="009100D9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Straw length, number of fins, shape and size of fins, fin position</w:t>
            </w:r>
          </w:p>
          <w:p w14:paraId="02CB6BD2" w14:textId="3D7BD0CF" w:rsidR="009100D9" w:rsidRPr="00732437" w:rsidRDefault="009100D9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Optional: Weight at the tip of the rocket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2"/>
          <w:p w14:paraId="57D0F795" w14:textId="77777777" w:rsidR="009100D9" w:rsidRDefault="009100D9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8842EA">
              <w:rPr>
                <w:rFonts w:ascii="Arial" w:hAnsi="Arial" w:cs="Arial"/>
                <w:color w:val="000000" w:themeColor="text1"/>
                <w:szCs w:val="28"/>
                <w:u w:val="single"/>
              </w:rPr>
              <w:t>Drag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occurs when air (or 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other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gas/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>fluid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)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 pushes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back 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>against a moving object and slows it down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74D856F4" w14:textId="04B0371D" w:rsidR="009828E7" w:rsidRDefault="009828E7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9828E7">
              <w:rPr>
                <w:rFonts w:ascii="Arial" w:hAnsi="Arial" w:cs="Arial"/>
                <w:color w:val="000000" w:themeColor="text1"/>
                <w:szCs w:val="28"/>
                <w:u w:val="single"/>
              </w:rPr>
              <w:t>Fins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are flat things attached to rockets that help maintain a particular direction.</w:t>
            </w:r>
          </w:p>
          <w:p w14:paraId="4E9CAEDE" w14:textId="77777777" w:rsidR="009100D9" w:rsidRPr="009100D9" w:rsidRDefault="009100D9" w:rsidP="009100D9"/>
          <w:p w14:paraId="0F5A9A62" w14:textId="3DFF6C1F" w:rsidR="0026113B" w:rsidRPr="00732437" w:rsidRDefault="000F0D33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86544F0" w14:textId="04F8CBA0" w:rsidR="00F744C3" w:rsidRPr="00F744C3" w:rsidRDefault="009100D9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Bend paperclips (1 per student)</w:t>
            </w:r>
          </w:p>
          <w:p w14:paraId="07642378" w14:textId="77777777" w:rsidR="00732437" w:rsidRPr="00732437" w:rsidRDefault="00732437" w:rsidP="00732437">
            <w:pPr>
              <w:rPr>
                <w:rFonts w:ascii="Arial" w:hAnsi="Arial"/>
                <w:b/>
                <w:bCs/>
                <w:spacing w:val="30"/>
                <w:szCs w:val="28"/>
              </w:rPr>
            </w:pPr>
          </w:p>
          <w:p w14:paraId="355EFC4D" w14:textId="6222056A" w:rsidR="00250CC3" w:rsidRPr="00732437" w:rsidRDefault="00250CC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57B1E3ED" w14:textId="26CBD8C7" w:rsidR="009100D9" w:rsidRDefault="009100D9" w:rsidP="009100D9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When indoors, designate a target and have students take turns</w:t>
            </w:r>
          </w:p>
          <w:p w14:paraId="69686285" w14:textId="75481272" w:rsidR="009100D9" w:rsidRPr="00732437" w:rsidRDefault="009100D9" w:rsidP="009100D9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Always aim rockets above other people’s heads.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72C48D9E" w14:textId="249A6786" w:rsidR="00C92FA5" w:rsidRPr="00480240" w:rsidRDefault="009100D9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480240">
              <w:rPr>
                <w:rFonts w:ascii="Arial" w:hAnsi="Arial" w:cs="Arial"/>
                <w:noProof/>
                <w:color w:val="000000" w:themeColor="text1"/>
              </w:rPr>
              <w:t>1 straw</w:t>
            </w:r>
          </w:p>
          <w:p w14:paraId="411A20EE" w14:textId="226E1458" w:rsidR="009100D9" w:rsidRPr="00480240" w:rsidRDefault="009100D9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480240">
              <w:rPr>
                <w:rFonts w:ascii="Arial" w:hAnsi="Arial" w:cs="Arial"/>
                <w:noProof/>
                <w:color w:val="000000" w:themeColor="text1"/>
              </w:rPr>
              <w:t>1 paperclip</w:t>
            </w:r>
          </w:p>
          <w:p w14:paraId="57A85DEA" w14:textId="77777777" w:rsidR="009100D9" w:rsidRPr="00480240" w:rsidRDefault="009100D9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480240">
              <w:rPr>
                <w:rFonts w:ascii="Arial" w:hAnsi="Arial" w:cs="Arial"/>
                <w:noProof/>
                <w:color w:val="000000" w:themeColor="text1"/>
              </w:rPr>
              <w:t>1 craft stick</w:t>
            </w:r>
          </w:p>
          <w:p w14:paraId="7127BAF6" w14:textId="55D042F1" w:rsidR="009100D9" w:rsidRPr="00480240" w:rsidRDefault="009100D9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480240">
              <w:rPr>
                <w:rFonts w:ascii="Arial" w:hAnsi="Arial" w:cs="Arial"/>
                <w:noProof/>
                <w:color w:val="000000" w:themeColor="text1"/>
              </w:rPr>
              <w:t>1 long r.band</w:t>
            </w:r>
          </w:p>
          <w:p w14:paraId="7979D823" w14:textId="084102EE" w:rsidR="00C92FA5" w:rsidRPr="00480240" w:rsidRDefault="009100D9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480240">
              <w:rPr>
                <w:rFonts w:asciiTheme="majorHAnsi" w:hAnsiTheme="majorHAnsi" w:cstheme="majorHAnsi"/>
                <w:color w:val="000000"/>
              </w:rPr>
              <w:t>⅛ piece of cardstock</w:t>
            </w:r>
          </w:p>
          <w:p w14:paraId="78C1AEA2" w14:textId="7EEDF536" w:rsidR="00C92FA5" w:rsidRPr="00480240" w:rsidRDefault="00F744C3" w:rsidP="00480240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480240"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1B4E12E5" w14:textId="1D37AA05" w:rsidR="00480240" w:rsidRDefault="00480240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Challenge students to build a better slingshot and/or a longer rocket</w:t>
            </w:r>
          </w:p>
          <w:p w14:paraId="61ADC7B5" w14:textId="2AF4E5AC" w:rsidR="009100D9" w:rsidRPr="00480240" w:rsidRDefault="00480240" w:rsidP="00480240">
            <w:pPr>
              <w:pStyle w:val="ListParagraph"/>
              <w:numPr>
                <w:ilvl w:val="0"/>
                <w:numId w:val="23"/>
              </w:numPr>
              <w:ind w:left="348"/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craft cube</w:t>
            </w:r>
          </w:p>
          <w:p w14:paraId="5FD2B7AE" w14:textId="469C8A92" w:rsidR="009100D9" w:rsidRPr="00480240" w:rsidRDefault="00480240" w:rsidP="00480240">
            <w:pPr>
              <w:pStyle w:val="ListParagraph"/>
              <w:numPr>
                <w:ilvl w:val="0"/>
                <w:numId w:val="23"/>
              </w:numPr>
              <w:ind w:left="348"/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short r.band</w:t>
            </w:r>
          </w:p>
          <w:p w14:paraId="155810DD" w14:textId="186047D5" w:rsidR="009100D9" w:rsidRPr="00480240" w:rsidRDefault="00480240" w:rsidP="00480240">
            <w:pPr>
              <w:pStyle w:val="ListParagraph"/>
              <w:numPr>
                <w:ilvl w:val="0"/>
                <w:numId w:val="23"/>
              </w:numPr>
              <w:ind w:left="348"/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extra straw</w:t>
            </w:r>
          </w:p>
          <w:p w14:paraId="6C01E906" w14:textId="1CF03886" w:rsidR="00480240" w:rsidRPr="00480240" w:rsidRDefault="00480240" w:rsidP="00480240">
            <w:pPr>
              <w:pStyle w:val="ListParagraph"/>
              <w:numPr>
                <w:ilvl w:val="0"/>
                <w:numId w:val="23"/>
              </w:numPr>
              <w:ind w:left="348"/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hot glue stick</w:t>
            </w:r>
            <w:r w:rsidRPr="00480240">
              <w:rPr>
                <w:rFonts w:ascii="Arial" w:hAnsi="Arial" w:cs="Lucida Grande"/>
                <w:szCs w:val="28"/>
              </w:rPr>
              <w:t xml:space="preserve"> (for adding weight to the tip)</w:t>
            </w:r>
          </w:p>
          <w:p w14:paraId="1A24F262" w14:textId="46B5276C" w:rsidR="009100D9" w:rsidRPr="00480240" w:rsidRDefault="009100D9" w:rsidP="00480240">
            <w:pPr>
              <w:pStyle w:val="ListParagraph"/>
              <w:numPr>
                <w:ilvl w:val="0"/>
                <w:numId w:val="23"/>
              </w:numPr>
              <w:ind w:left="348"/>
              <w:rPr>
                <w:rFonts w:ascii="Arial" w:hAnsi="Arial" w:cs="Lucida Grande"/>
                <w:szCs w:val="28"/>
              </w:rPr>
            </w:pPr>
            <w:r w:rsidRPr="00480240">
              <w:rPr>
                <w:rFonts w:ascii="Arial" w:hAnsi="Arial" w:cs="Lucida Grande"/>
                <w:szCs w:val="28"/>
              </w:rPr>
              <w:t>hot glue</w:t>
            </w:r>
            <w:r w:rsidR="00480240">
              <w:rPr>
                <w:rFonts w:ascii="Arial" w:hAnsi="Arial" w:cs="Lucida Grande"/>
                <w:szCs w:val="28"/>
              </w:rPr>
              <w:t xml:space="preserve"> (for building slingshot)</w:t>
            </w:r>
          </w:p>
          <w:p w14:paraId="180FB3D3" w14:textId="77777777" w:rsidR="009100D9" w:rsidRDefault="009100D9" w:rsidP="00F744C3">
            <w:pPr>
              <w:rPr>
                <w:rFonts w:ascii="Arial" w:hAnsi="Arial" w:cs="Lucida Grande"/>
                <w:szCs w:val="28"/>
              </w:rPr>
            </w:pPr>
          </w:p>
          <w:p w14:paraId="57927874" w14:textId="03C0ECEE" w:rsidR="009100D9" w:rsidRPr="00732437" w:rsidRDefault="009100D9" w:rsidP="00F744C3">
            <w:pPr>
              <w:rPr>
                <w:rFonts w:ascii="Arial" w:hAnsi="Arial" w:cs="Lucida Grande"/>
                <w:szCs w:val="28"/>
              </w:rPr>
            </w:pPr>
          </w:p>
        </w:tc>
      </w:tr>
      <w:bookmarkEnd w:id="1"/>
    </w:tbl>
    <w:p w14:paraId="67FAA5D8" w14:textId="1673546C" w:rsidR="00F744C3" w:rsidRDefault="00F744C3" w:rsidP="0041266B">
      <w:pPr>
        <w:pStyle w:val="Heading1"/>
      </w:pPr>
    </w:p>
    <w:tbl>
      <w:tblPr>
        <w:tblStyle w:val="TableGrid"/>
        <w:tblpPr w:leftFromText="187" w:rightFromText="187" w:vertAnchor="page" w:horzAnchor="page" w:tblpX="749" w:tblpY="109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F744C3" w:rsidRPr="008842EA" w14:paraId="02004ED0" w14:textId="77777777" w:rsidTr="00F744C3">
        <w:trPr>
          <w:trHeight w:val="107"/>
        </w:trPr>
        <w:tc>
          <w:tcPr>
            <w:tcW w:w="11152" w:type="dxa"/>
            <w:gridSpan w:val="2"/>
          </w:tcPr>
          <w:p w14:paraId="3D305381" w14:textId="77777777" w:rsidR="00F744C3" w:rsidRPr="00F011A1" w:rsidRDefault="00F744C3" w:rsidP="00F744C3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F744C3" w:rsidRPr="008842EA" w14:paraId="0712CC78" w14:textId="77777777" w:rsidTr="00F744C3">
        <w:trPr>
          <w:trHeight w:val="106"/>
        </w:trPr>
        <w:tc>
          <w:tcPr>
            <w:tcW w:w="3015" w:type="dxa"/>
          </w:tcPr>
          <w:p w14:paraId="60DC37F5" w14:textId="250B5E56" w:rsidR="00F744C3" w:rsidRPr="00F011A1" w:rsidRDefault="00F744C3" w:rsidP="009100D9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9100D9">
              <w:rPr>
                <w:rFonts w:ascii="Arial" w:hAnsi="Arial" w:cs="Arial"/>
                <w:i/>
                <w:color w:val="000000" w:themeColor="text1"/>
                <w:szCs w:val="28"/>
              </w:rPr>
              <w:t>rocket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B5BAD43" w14:textId="77777777" w:rsidR="00F744C3" w:rsidRPr="00F011A1" w:rsidRDefault="00F744C3" w:rsidP="00F744C3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F744C3" w:rsidRPr="008842EA" w14:paraId="415730E7" w14:textId="77777777" w:rsidTr="00F744C3">
        <w:trPr>
          <w:trHeight w:val="636"/>
        </w:trPr>
        <w:tc>
          <w:tcPr>
            <w:tcW w:w="3015" w:type="dxa"/>
          </w:tcPr>
          <w:p w14:paraId="773AC512" w14:textId="04E81B71" w:rsidR="00F744C3" w:rsidRPr="008842EA" w:rsidRDefault="009100D9" w:rsidP="00F744C3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Getting stuck on the rubber band or colliding with the slingshot</w:t>
            </w:r>
          </w:p>
        </w:tc>
        <w:tc>
          <w:tcPr>
            <w:tcW w:w="8137" w:type="dxa"/>
          </w:tcPr>
          <w:p w14:paraId="363138CF" w14:textId="77777777" w:rsidR="00F744C3" w:rsidRDefault="009100D9" w:rsidP="00F744C3">
            <w:pPr>
              <w:pStyle w:val="ListBullet"/>
            </w:pPr>
            <w:r>
              <w:t>Check if the rubber band is twisted</w:t>
            </w:r>
          </w:p>
          <w:p w14:paraId="29711CA8" w14:textId="77777777" w:rsidR="009100D9" w:rsidRDefault="009100D9" w:rsidP="00F744C3">
            <w:pPr>
              <w:pStyle w:val="ListBullet"/>
            </w:pPr>
            <w:r>
              <w:t>Load the rocket with the hook pointed downward</w:t>
            </w:r>
          </w:p>
          <w:p w14:paraId="0DECC4CE" w14:textId="18B37E1E" w:rsidR="009100D9" w:rsidRDefault="009100D9" w:rsidP="00F744C3">
            <w:pPr>
              <w:pStyle w:val="ListBullet"/>
            </w:pPr>
            <w:r>
              <w:t>Hold the slingshot straight up and down</w:t>
            </w:r>
          </w:p>
          <w:p w14:paraId="24A74D8F" w14:textId="38F9F96D" w:rsidR="009100D9" w:rsidRPr="008842EA" w:rsidRDefault="009100D9" w:rsidP="00F744C3">
            <w:pPr>
              <w:pStyle w:val="ListBullet"/>
            </w:pPr>
            <w:r>
              <w:t>Flick the slingshot forward as you release the rocket</w:t>
            </w:r>
          </w:p>
        </w:tc>
      </w:tr>
      <w:tr w:rsidR="00F744C3" w:rsidRPr="008842EA" w14:paraId="4D53DFEC" w14:textId="77777777" w:rsidTr="00F744C3">
        <w:trPr>
          <w:trHeight w:val="379"/>
        </w:trPr>
        <w:tc>
          <w:tcPr>
            <w:tcW w:w="3015" w:type="dxa"/>
          </w:tcPr>
          <w:p w14:paraId="48FBF279" w14:textId="3FBC284C" w:rsidR="00F744C3" w:rsidRPr="008842EA" w:rsidRDefault="009100D9" w:rsidP="00F744C3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aerodynamic (suddenly slowing mid-flight, tumbling, or not flying very far)</w:t>
            </w:r>
          </w:p>
        </w:tc>
        <w:tc>
          <w:tcPr>
            <w:tcW w:w="8137" w:type="dxa"/>
          </w:tcPr>
          <w:p w14:paraId="65B31302" w14:textId="46D8DCE6" w:rsidR="009100D9" w:rsidRDefault="009100D9" w:rsidP="009100D9">
            <w:pPr>
              <w:pStyle w:val="ListBullet"/>
            </w:pPr>
            <w:r>
              <w:t>Check if the fins are straight and secured (not wobbly)</w:t>
            </w:r>
          </w:p>
          <w:p w14:paraId="2ADB7AF8" w14:textId="7CC9D310" w:rsidR="009100D9" w:rsidRDefault="009100D9" w:rsidP="009100D9">
            <w:pPr>
              <w:pStyle w:val="ListBullet"/>
            </w:pPr>
            <w:r>
              <w:t>Check for excess tape</w:t>
            </w:r>
          </w:p>
          <w:p w14:paraId="089F44BE" w14:textId="51E50C74" w:rsidR="009100D9" w:rsidRDefault="009100D9" w:rsidP="009100D9">
            <w:pPr>
              <w:pStyle w:val="ListBullet"/>
            </w:pPr>
            <w:r>
              <w:t>Fins are very uneven in shape, size, and/or placement</w:t>
            </w:r>
          </w:p>
          <w:p w14:paraId="04AF1F64" w14:textId="478DED75" w:rsidR="009100D9" w:rsidRPr="00C83B2F" w:rsidRDefault="009100D9" w:rsidP="00F744C3">
            <w:pPr>
              <w:pStyle w:val="ListBullet"/>
            </w:pPr>
            <w:r>
              <w:t>Remember to hold the very back of the rocket</w:t>
            </w:r>
          </w:p>
        </w:tc>
      </w:tr>
    </w:tbl>
    <w:p w14:paraId="2486EA83" w14:textId="66DF57BD" w:rsidR="00060E9F" w:rsidRDefault="00060E9F">
      <w:pPr>
        <w:spacing w:after="200"/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</w:p>
    <w:p w14:paraId="211ACDA4" w14:textId="3ED5A0CF" w:rsidR="00F744C3" w:rsidRPr="00C81646" w:rsidRDefault="00F744C3" w:rsidP="00F744C3">
      <w:pPr>
        <w:pStyle w:val="Heading1"/>
      </w:pPr>
      <w:r w:rsidRPr="00C81646">
        <w:lastRenderedPageBreak/>
        <w:t>Introduce</w:t>
      </w:r>
      <w:r w:rsidR="009100D9">
        <w:t xml:space="preserve"> the</w:t>
      </w:r>
      <w:r w:rsidRPr="00C81646">
        <w:t xml:space="preserve"> project </w:t>
      </w:r>
      <w:r>
        <w:t xml:space="preserve">and demonstrate </w:t>
      </w:r>
      <w:r w:rsidR="009100D9">
        <w:t>your example (1</w:t>
      </w:r>
      <w:r w:rsidRPr="00C81646">
        <w:t xml:space="preserve"> min)</w:t>
      </w:r>
    </w:p>
    <w:p w14:paraId="57AD09B5" w14:textId="7326DC4B" w:rsidR="00F744C3" w:rsidRPr="0018504D" w:rsidRDefault="009100D9" w:rsidP="0048024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Showing students how the rocket works will help get their attention and build up enthusiasm for the project.</w:t>
      </w:r>
    </w:p>
    <w:p w14:paraId="245A42A4" w14:textId="77777777" w:rsidR="00F744C3" w:rsidRPr="00C81646" w:rsidRDefault="00F744C3" w:rsidP="00F744C3">
      <w:pPr>
        <w:rPr>
          <w:rFonts w:ascii="Arial" w:hAnsi="Arial" w:cs="Arial"/>
          <w:color w:val="000000" w:themeColor="text1"/>
        </w:rPr>
      </w:pPr>
    </w:p>
    <w:p w14:paraId="35BB57E8" w14:textId="2AF6AA34" w:rsidR="00F744C3" w:rsidRPr="00F31875" w:rsidRDefault="00F744C3" w:rsidP="00F744C3">
      <w:pPr>
        <w:pStyle w:val="Heading1"/>
      </w:pPr>
      <w:r w:rsidRPr="00C81646">
        <w:t xml:space="preserve">Explain </w:t>
      </w:r>
      <w:r w:rsidR="006A10C2">
        <w:t>how it works using key concepts (2</w:t>
      </w:r>
      <w:r w:rsidRPr="00C81646">
        <w:t xml:space="preserve"> min)</w:t>
      </w:r>
    </w:p>
    <w:p w14:paraId="4E9ADA0A" w14:textId="7A52210D" w:rsidR="00F744C3" w:rsidRDefault="009100D9" w:rsidP="00F744C3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Tell students that the </w:t>
      </w:r>
      <w:r w:rsidRPr="003E47AE">
        <w:rPr>
          <w:rFonts w:ascii="Arial" w:hAnsi="Arial" w:cs="Arial"/>
          <w:color w:val="000000" w:themeColor="text1"/>
          <w:u w:val="single"/>
        </w:rPr>
        <w:t>fins</w:t>
      </w:r>
      <w:r w:rsidR="006A10C2">
        <w:rPr>
          <w:rFonts w:ascii="Arial" w:hAnsi="Arial" w:cs="Arial"/>
          <w:color w:val="000000" w:themeColor="text1"/>
        </w:rPr>
        <w:t xml:space="preserve"> are what make the rocket go in a straight </w:t>
      </w:r>
      <w:r w:rsidR="003E47AE" w:rsidRPr="003E47AE">
        <w:rPr>
          <w:rFonts w:ascii="Arial" w:hAnsi="Arial" w:cs="Arial"/>
          <w:color w:val="000000" w:themeColor="text1"/>
        </w:rPr>
        <w:t>path</w:t>
      </w:r>
      <w:r w:rsidR="006A10C2">
        <w:rPr>
          <w:rFonts w:ascii="Arial" w:hAnsi="Arial" w:cs="Arial"/>
          <w:color w:val="000000" w:themeColor="text1"/>
        </w:rPr>
        <w:t>.</w:t>
      </w:r>
    </w:p>
    <w:p w14:paraId="12B3D39C" w14:textId="2645C99B" w:rsidR="006A10C2" w:rsidRDefault="006A10C2" w:rsidP="00F744C3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 w:rsidRPr="003E47AE">
        <w:rPr>
          <w:rFonts w:ascii="Arial" w:hAnsi="Arial" w:cs="Arial"/>
          <w:color w:val="000000" w:themeColor="text1"/>
          <w:u w:val="single"/>
        </w:rPr>
        <w:t>Fins</w:t>
      </w:r>
      <w:r>
        <w:rPr>
          <w:rFonts w:ascii="Arial" w:hAnsi="Arial" w:cs="Arial"/>
          <w:color w:val="000000" w:themeColor="text1"/>
        </w:rPr>
        <w:t xml:space="preserve"> are not wings. Wings help lift aircraft up. </w:t>
      </w:r>
      <w:r w:rsidRPr="003E47AE">
        <w:rPr>
          <w:rFonts w:ascii="Arial" w:hAnsi="Arial" w:cs="Arial"/>
          <w:color w:val="000000" w:themeColor="text1"/>
          <w:u w:val="single"/>
        </w:rPr>
        <w:t>Fins</w:t>
      </w:r>
      <w:r>
        <w:rPr>
          <w:rFonts w:ascii="Arial" w:hAnsi="Arial" w:cs="Arial"/>
          <w:color w:val="000000" w:themeColor="text1"/>
        </w:rPr>
        <w:t xml:space="preserve"> don’t help the rocket fly up. </w:t>
      </w:r>
      <w:r w:rsidRPr="003E47AE">
        <w:rPr>
          <w:rFonts w:ascii="Arial" w:hAnsi="Arial" w:cs="Arial"/>
          <w:color w:val="000000" w:themeColor="text1"/>
          <w:u w:val="single"/>
        </w:rPr>
        <w:t>Fins</w:t>
      </w:r>
      <w:r>
        <w:rPr>
          <w:rFonts w:ascii="Arial" w:hAnsi="Arial" w:cs="Arial"/>
          <w:color w:val="000000" w:themeColor="text1"/>
        </w:rPr>
        <w:t xml:space="preserve"> keep the rocket going in </w:t>
      </w:r>
      <w:r w:rsidR="003E47AE">
        <w:rPr>
          <w:rFonts w:ascii="Arial" w:hAnsi="Arial" w:cs="Arial"/>
          <w:color w:val="000000" w:themeColor="text1"/>
        </w:rPr>
        <w:t>the direction that the fins are pointed.</w:t>
      </w:r>
    </w:p>
    <w:p w14:paraId="6A3E12DB" w14:textId="4C42692C" w:rsidR="006A10C2" w:rsidRDefault="006A10C2" w:rsidP="003E47AE">
      <w:pPr>
        <w:pStyle w:val="ListParagraph"/>
        <w:numPr>
          <w:ilvl w:val="1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Think of it like this: If a flying rocket begins to turn, the broad side of the fins becomes more exposed to the oncoming air. This creates </w:t>
      </w:r>
      <w:r w:rsidRPr="006A10C2">
        <w:rPr>
          <w:rFonts w:ascii="Arial" w:hAnsi="Arial" w:cs="Arial"/>
          <w:color w:val="000000" w:themeColor="text1"/>
          <w:u w:val="single"/>
        </w:rPr>
        <w:t>drag</w:t>
      </w:r>
      <w:r>
        <w:rPr>
          <w:rFonts w:ascii="Arial" w:hAnsi="Arial" w:cs="Arial"/>
          <w:color w:val="000000" w:themeColor="text1"/>
        </w:rPr>
        <w:t>, which pushes on the broad side of the fins until the rocket straightens out.</w:t>
      </w:r>
    </w:p>
    <w:p w14:paraId="25ABA3C0" w14:textId="77777777" w:rsidR="00F744C3" w:rsidRDefault="00F744C3" w:rsidP="00F744C3">
      <w:pPr>
        <w:rPr>
          <w:rFonts w:ascii="Arial" w:hAnsi="Arial" w:cs="Arial"/>
          <w:color w:val="000000" w:themeColor="text1"/>
          <w:u w:val="single"/>
        </w:rPr>
      </w:pPr>
    </w:p>
    <w:p w14:paraId="44B5C8BA" w14:textId="568BF8B8" w:rsidR="00F744C3" w:rsidRPr="00C81646" w:rsidRDefault="006A10C2" w:rsidP="00F744C3">
      <w:pPr>
        <w:pStyle w:val="Heading1"/>
      </w:pPr>
      <w:r>
        <w:t>Build a basic example</w:t>
      </w:r>
      <w:r w:rsidR="006717CA">
        <w:t xml:space="preserve"> (4</w:t>
      </w:r>
      <w:r w:rsidR="00F744C3">
        <w:t xml:space="preserve"> min)</w:t>
      </w:r>
    </w:p>
    <w:p w14:paraId="5E439DB6" w14:textId="071650B5" w:rsidR="00F744C3" w:rsidRDefault="006A10C2" w:rsidP="0048024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build a basic example.</w:t>
      </w:r>
    </w:p>
    <w:p w14:paraId="63B3E2F2" w14:textId="0FEA1990" w:rsidR="006A10C2" w:rsidRDefault="006A10C2" w:rsidP="0048024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Verbalize what you’re building as you do so</w:t>
      </w:r>
      <w:r w:rsidR="003E47AE">
        <w:rPr>
          <w:rFonts w:ascii="Arial" w:hAnsi="Arial" w:cs="Arial"/>
          <w:color w:val="000000" w:themeColor="text1"/>
        </w:rPr>
        <w:t>.</w:t>
      </w:r>
    </w:p>
    <w:p w14:paraId="441CED5F" w14:textId="35186D40" w:rsidR="006A10C2" w:rsidRDefault="006A10C2" w:rsidP="0048024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Cut a variety of different fin shapes and sizes. This will encourage varied designs.</w:t>
      </w:r>
    </w:p>
    <w:p w14:paraId="18FE2237" w14:textId="123A7FD2" w:rsidR="00F277E6" w:rsidRPr="006A10C2" w:rsidRDefault="006A10C2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 w:rsidRPr="006A10C2">
        <w:rPr>
          <w:rFonts w:ascii="Arial" w:hAnsi="Arial" w:cs="Arial"/>
          <w:color w:val="000000" w:themeColor="text1"/>
        </w:rPr>
        <w:t>Emphasize the importance of having straight and secure fins.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5E942584" w14:textId="4CB08A2A" w:rsidR="006A10C2" w:rsidRPr="00C81646" w:rsidRDefault="006717CA" w:rsidP="006A10C2">
      <w:pPr>
        <w:pStyle w:val="Heading1"/>
      </w:pPr>
      <w:r>
        <w:t>Designate the safe testing area and d</w:t>
      </w:r>
      <w:r w:rsidR="006A10C2">
        <w:t>emonst</w:t>
      </w:r>
      <w:r>
        <w:t>rate how to launch the rocket (3</w:t>
      </w:r>
      <w:r w:rsidR="006A10C2">
        <w:t xml:space="preserve"> min)</w:t>
      </w:r>
    </w:p>
    <w:p w14:paraId="249703E5" w14:textId="507D2555" w:rsidR="006717CA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Demonstrate the rocket launch at your testing area and outline the testing rules.</w:t>
      </w:r>
    </w:p>
    <w:p w14:paraId="40EDF5B6" w14:textId="2EDB1946" w:rsidR="006A10C2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Firmly grasp</w:t>
      </w:r>
      <w:r w:rsidR="006A10C2">
        <w:t xml:space="preserve"> the slingshot</w:t>
      </w:r>
      <w:r>
        <w:t xml:space="preserve"> and hold it</w:t>
      </w:r>
      <w:r w:rsidR="006A10C2">
        <w:t xml:space="preserve"> </w:t>
      </w:r>
      <w:r>
        <w:t>at a right angle to your forearm.</w:t>
      </w:r>
    </w:p>
    <w:p w14:paraId="617A1E67" w14:textId="22E35C57" w:rsidR="006717CA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Hold the very back of the rocket (behind the fins)</w:t>
      </w:r>
      <w:r w:rsidR="003E47AE">
        <w:t>.</w:t>
      </w:r>
    </w:p>
    <w:p w14:paraId="157B3924" w14:textId="39DECCCA" w:rsidR="006717CA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Load the rocket onto the slingshot with the hook pointed downward.</w:t>
      </w:r>
    </w:p>
    <w:p w14:paraId="67D5963D" w14:textId="192085C7" w:rsidR="006717CA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Pull back and release</w:t>
      </w:r>
    </w:p>
    <w:p w14:paraId="7D96B166" w14:textId="524B382C" w:rsidR="006717CA" w:rsidRDefault="006717CA" w:rsidP="003E47AE">
      <w:pPr>
        <w:pStyle w:val="ListParagraph"/>
        <w:numPr>
          <w:ilvl w:val="0"/>
          <w:numId w:val="26"/>
        </w:numPr>
        <w:tabs>
          <w:tab w:val="left" w:pos="2275"/>
        </w:tabs>
        <w:spacing w:line="240" w:lineRule="auto"/>
      </w:pPr>
      <w:r>
        <w:t>Allow the slingshot to tip forward upon release. This will help prevent the fins from colliding with the slingshot.</w:t>
      </w:r>
    </w:p>
    <w:p w14:paraId="2BB15975" w14:textId="4DC19C12" w:rsidR="006717CA" w:rsidRPr="00F011A1" w:rsidRDefault="006717CA" w:rsidP="00480240">
      <w:pPr>
        <w:pStyle w:val="ListParagraph"/>
        <w:numPr>
          <w:ilvl w:val="0"/>
          <w:numId w:val="25"/>
        </w:numPr>
        <w:tabs>
          <w:tab w:val="left" w:pos="2275"/>
        </w:tabs>
        <w:spacing w:line="240" w:lineRule="auto"/>
      </w:pPr>
      <w:r>
        <w:t>Repeat your demonstration at least one more time.</w:t>
      </w:r>
    </w:p>
    <w:sectPr w:rsidR="006717CA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E3454" w14:textId="77777777" w:rsidR="007E097C" w:rsidRDefault="007E097C">
      <w:pPr>
        <w:spacing w:line="240" w:lineRule="auto"/>
      </w:pPr>
      <w:r>
        <w:separator/>
      </w:r>
    </w:p>
  </w:endnote>
  <w:endnote w:type="continuationSeparator" w:id="0">
    <w:p w14:paraId="3E3B3D12" w14:textId="77777777" w:rsidR="007E097C" w:rsidRDefault="007E09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124B6" w14:textId="77777777" w:rsidR="007E097C" w:rsidRDefault="007E097C">
      <w:pPr>
        <w:spacing w:line="240" w:lineRule="auto"/>
      </w:pPr>
      <w:r>
        <w:separator/>
      </w:r>
    </w:p>
  </w:footnote>
  <w:footnote w:type="continuationSeparator" w:id="0">
    <w:p w14:paraId="731D84B2" w14:textId="77777777" w:rsidR="007E097C" w:rsidRDefault="007E09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CE8"/>
    <w:multiLevelType w:val="hybridMultilevel"/>
    <w:tmpl w:val="079EB9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944FA5"/>
    <w:multiLevelType w:val="hybridMultilevel"/>
    <w:tmpl w:val="4E58E646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5214E"/>
    <w:multiLevelType w:val="hybridMultilevel"/>
    <w:tmpl w:val="B36E2C2A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D37FC"/>
    <w:multiLevelType w:val="hybridMultilevel"/>
    <w:tmpl w:val="D66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67547"/>
    <w:multiLevelType w:val="hybridMultilevel"/>
    <w:tmpl w:val="F14EF45E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DC1"/>
    <w:multiLevelType w:val="hybridMultilevel"/>
    <w:tmpl w:val="3CEEF69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8"/>
  </w:num>
  <w:num w:numId="10">
    <w:abstractNumId w:val="17"/>
  </w:num>
  <w:num w:numId="11">
    <w:abstractNumId w:val="19"/>
  </w:num>
  <w:num w:numId="12">
    <w:abstractNumId w:val="3"/>
  </w:num>
  <w:num w:numId="13">
    <w:abstractNumId w:val="21"/>
  </w:num>
  <w:num w:numId="14">
    <w:abstractNumId w:val="20"/>
  </w:num>
  <w:num w:numId="15">
    <w:abstractNumId w:val="11"/>
  </w:num>
  <w:num w:numId="16">
    <w:abstractNumId w:val="8"/>
  </w:num>
  <w:num w:numId="17">
    <w:abstractNumId w:val="15"/>
  </w:num>
  <w:num w:numId="18">
    <w:abstractNumId w:val="16"/>
  </w:num>
  <w:num w:numId="19">
    <w:abstractNumId w:val="12"/>
  </w:num>
  <w:num w:numId="20">
    <w:abstractNumId w:val="13"/>
  </w:num>
  <w:num w:numId="21">
    <w:abstractNumId w:val="10"/>
  </w:num>
  <w:num w:numId="22">
    <w:abstractNumId w:val="5"/>
  </w:num>
  <w:num w:numId="23">
    <w:abstractNumId w:val="22"/>
  </w:num>
  <w:num w:numId="24">
    <w:abstractNumId w:val="9"/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5ABD"/>
    <w:rsid w:val="00056BDA"/>
    <w:rsid w:val="00060E9F"/>
    <w:rsid w:val="00062EFE"/>
    <w:rsid w:val="00090017"/>
    <w:rsid w:val="000F0D33"/>
    <w:rsid w:val="00165340"/>
    <w:rsid w:val="001845BE"/>
    <w:rsid w:val="001D3F69"/>
    <w:rsid w:val="001F4E23"/>
    <w:rsid w:val="00250CC3"/>
    <w:rsid w:val="0026113B"/>
    <w:rsid w:val="002F1886"/>
    <w:rsid w:val="002F444C"/>
    <w:rsid w:val="00326BD3"/>
    <w:rsid w:val="003606E0"/>
    <w:rsid w:val="00384A08"/>
    <w:rsid w:val="003E47AE"/>
    <w:rsid w:val="0041266B"/>
    <w:rsid w:val="0044266D"/>
    <w:rsid w:val="00480240"/>
    <w:rsid w:val="004A5130"/>
    <w:rsid w:val="004D7BD4"/>
    <w:rsid w:val="004E6115"/>
    <w:rsid w:val="004F0094"/>
    <w:rsid w:val="006717CA"/>
    <w:rsid w:val="0067573E"/>
    <w:rsid w:val="006A10C2"/>
    <w:rsid w:val="00732437"/>
    <w:rsid w:val="00782074"/>
    <w:rsid w:val="00792D99"/>
    <w:rsid w:val="007E097C"/>
    <w:rsid w:val="008B714F"/>
    <w:rsid w:val="008C2A28"/>
    <w:rsid w:val="008D585B"/>
    <w:rsid w:val="009008A6"/>
    <w:rsid w:val="009042A3"/>
    <w:rsid w:val="009100D9"/>
    <w:rsid w:val="009828E7"/>
    <w:rsid w:val="009D619F"/>
    <w:rsid w:val="009F709B"/>
    <w:rsid w:val="00A03075"/>
    <w:rsid w:val="00A52A7F"/>
    <w:rsid w:val="00A7118E"/>
    <w:rsid w:val="00AF28CB"/>
    <w:rsid w:val="00B10D75"/>
    <w:rsid w:val="00B64F98"/>
    <w:rsid w:val="00C64A94"/>
    <w:rsid w:val="00C660B1"/>
    <w:rsid w:val="00C83B2F"/>
    <w:rsid w:val="00C92FA5"/>
    <w:rsid w:val="00D07354"/>
    <w:rsid w:val="00D350A4"/>
    <w:rsid w:val="00D52277"/>
    <w:rsid w:val="00DB0013"/>
    <w:rsid w:val="00E20E90"/>
    <w:rsid w:val="00F011A1"/>
    <w:rsid w:val="00F26555"/>
    <w:rsid w:val="00F277E6"/>
    <w:rsid w:val="00F445ED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81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12</cp:revision>
  <dcterms:created xsi:type="dcterms:W3CDTF">2014-06-30T02:38:00Z</dcterms:created>
  <dcterms:modified xsi:type="dcterms:W3CDTF">2018-10-20T18:42:00Z</dcterms:modified>
  <cp:category/>
</cp:coreProperties>
</file>